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bookmarkStart w:id="0" w:name="_GoBack"/>
      <w:r w:rsidRPr="0010358A">
        <w:rPr>
          <w:rFonts w:asciiTheme="majorHAnsi" w:hAnsiTheme="majorHAnsi"/>
          <w:b/>
          <w:bCs/>
          <w:u w:val="single"/>
        </w:rPr>
        <w:t xml:space="preserve">Aussage: „Beim Unwetter Ende Oktober 2018 wurde </w:t>
      </w:r>
      <w:proofErr w:type="spellStart"/>
      <w:r w:rsidRPr="0010358A">
        <w:rPr>
          <w:rFonts w:asciiTheme="majorHAnsi" w:hAnsiTheme="majorHAnsi"/>
          <w:b/>
          <w:bCs/>
          <w:u w:val="single"/>
        </w:rPr>
        <w:t>südtirolweit</w:t>
      </w:r>
      <w:proofErr w:type="spellEnd"/>
      <w:r w:rsidRPr="0010358A">
        <w:rPr>
          <w:rFonts w:asciiTheme="majorHAnsi" w:hAnsiTheme="majorHAnsi"/>
          <w:b/>
          <w:bCs/>
          <w:u w:val="single"/>
        </w:rPr>
        <w:t xml:space="preserve"> 1 Million m³ Holz zerstört.“</w:t>
      </w:r>
    </w:p>
    <w:bookmarkEnd w:id="0"/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  <w:noProof/>
        </w:rPr>
        <w:drawing>
          <wp:inline distT="0" distB="0" distL="0" distR="0" wp14:anchorId="2A4B1C71" wp14:editId="44B06686">
            <wp:extent cx="5760720" cy="4320540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  <w:u w:val="single"/>
        </w:rPr>
        <w:t>Mögliche Fragen: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viel Papier könnte man aus dieser Menge herstellen?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viele Fußballfelder könnten auf dieser kahlen Fläche nun entstehen?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viele Bäume wurden zerstört?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viele Tage würden alle Schüler Südtirols gemeinsam für die Aufforstung benötigen?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lang würde ein Fernheizwerk mit diesem Holz Energie erzeugen können?</w:t>
      </w:r>
    </w:p>
    <w:p w:rsidR="00A4514A" w:rsidRPr="0010358A" w:rsidRDefault="00A4514A" w:rsidP="00A4514A">
      <w:pPr>
        <w:pStyle w:val="StandardWeb"/>
        <w:numPr>
          <w:ilvl w:val="0"/>
          <w:numId w:val="1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Wie lang wäre die Strecke würde man alle Baumstämme aneinanderreihen?</w:t>
      </w:r>
    </w:p>
    <w:p w:rsidR="00A4514A" w:rsidRPr="0010358A" w:rsidRDefault="00A4514A">
      <w:pPr>
        <w:rPr>
          <w:rFonts w:asciiTheme="majorHAnsi" w:hAnsiTheme="majorHAnsi"/>
        </w:rPr>
      </w:pPr>
      <w:r w:rsidRPr="0010358A">
        <w:rPr>
          <w:rFonts w:asciiTheme="majorHAnsi" w:hAnsiTheme="majorHAnsi"/>
        </w:rPr>
        <w:br w:type="page"/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  <w:b/>
          <w:bCs/>
          <w:u w:val="single"/>
        </w:rPr>
        <w:lastRenderedPageBreak/>
        <w:t>Mögliche Antwort auf Frage Nr. 3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 xml:space="preserve">Berechnung Volumen für einen Baum (hier haben wir nur mit dem Stamm und ohne Krone gerechnet): </w:t>
      </w:r>
    </w:p>
    <w:p w:rsidR="00A4514A" w:rsidRPr="0010358A" w:rsidRDefault="00A4514A" w:rsidP="00A4514A">
      <w:pPr>
        <w:pStyle w:val="StandardWeb"/>
        <w:numPr>
          <w:ilvl w:val="0"/>
          <w:numId w:val="2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1 Baum hat durchschnittlich einen Durchmesser von 0,5 m und eine Höhe von 30 m</w:t>
      </w:r>
    </w:p>
    <w:p w:rsidR="00A4514A" w:rsidRPr="0010358A" w:rsidRDefault="00A4514A" w:rsidP="00A4514A">
      <w:pPr>
        <w:pStyle w:val="StandardWeb"/>
        <w:numPr>
          <w:ilvl w:val="0"/>
          <w:numId w:val="2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das ergibt ein Volumen von rund 6 m³ pro Baum</w:t>
      </w:r>
    </w:p>
    <w:p w:rsidR="00A4514A" w:rsidRPr="0010358A" w:rsidRDefault="00A4514A" w:rsidP="00A4514A">
      <w:pPr>
        <w:pStyle w:val="StandardWeb"/>
        <w:numPr>
          <w:ilvl w:val="0"/>
          <w:numId w:val="2"/>
        </w:numPr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1 Mill. m³ entsprechen demnach 166.666,6 Bäumen, gerundet 170.000 Bäumen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  <w:b/>
          <w:bCs/>
          <w:u w:val="single"/>
        </w:rPr>
        <w:t>Mögliche Antwort auf Frage Nr. 6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 xml:space="preserve">Multipliziert man 170.000 Bäume mit der </w:t>
      </w:r>
      <w:proofErr w:type="spellStart"/>
      <w:r w:rsidRPr="0010358A">
        <w:rPr>
          <w:rFonts w:asciiTheme="majorHAnsi" w:hAnsiTheme="majorHAnsi"/>
        </w:rPr>
        <w:t>durchschnittl</w:t>
      </w:r>
      <w:proofErr w:type="spellEnd"/>
      <w:r w:rsidRPr="0010358A">
        <w:rPr>
          <w:rFonts w:asciiTheme="majorHAnsi" w:hAnsiTheme="majorHAnsi"/>
        </w:rPr>
        <w:t>. Länge von 30 m so ergibt sich eine Strecke von 5.100 km.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  <w:b/>
          <w:bCs/>
          <w:u w:val="single"/>
        </w:rPr>
        <w:t>Mögliche Antwort auf Frage Nr. 2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 xml:space="preserve">Ein Baum besetzt eine Fläche von 12,56 m², wenn man hier mit einem Radius von 2 m rechnet. Bei 170.000 Bäumen ergibt sich eine Gesamtfläche von 2.135.200 m². Ein </w:t>
      </w:r>
      <w:proofErr w:type="spellStart"/>
      <w:r w:rsidRPr="0010358A">
        <w:rPr>
          <w:rFonts w:asciiTheme="majorHAnsi" w:hAnsiTheme="majorHAnsi"/>
        </w:rPr>
        <w:t>Standartfussballfeld</w:t>
      </w:r>
      <w:proofErr w:type="spellEnd"/>
      <w:r w:rsidRPr="0010358A">
        <w:rPr>
          <w:rFonts w:asciiTheme="majorHAnsi" w:hAnsiTheme="majorHAnsi"/>
        </w:rPr>
        <w:t xml:space="preserve"> hat eine Fläche von 7.140 m². Demnach entspricht die zerstörte Fläche 299,05 </w:t>
      </w:r>
      <w:proofErr w:type="spellStart"/>
      <w:r w:rsidRPr="0010358A">
        <w:rPr>
          <w:rFonts w:asciiTheme="majorHAnsi" w:hAnsiTheme="majorHAnsi"/>
        </w:rPr>
        <w:t>Fussballfeldern</w:t>
      </w:r>
      <w:proofErr w:type="spellEnd"/>
      <w:r w:rsidRPr="0010358A">
        <w:rPr>
          <w:rFonts w:asciiTheme="majorHAnsi" w:hAnsiTheme="majorHAnsi"/>
        </w:rPr>
        <w:t xml:space="preserve"> (rund 300 Felder).</w:t>
      </w: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</w:p>
    <w:p w:rsidR="00A4514A" w:rsidRPr="0010358A" w:rsidRDefault="00A4514A" w:rsidP="00A4514A">
      <w:pPr>
        <w:pStyle w:val="StandardWeb"/>
        <w:spacing w:after="0"/>
        <w:rPr>
          <w:rFonts w:asciiTheme="majorHAnsi" w:hAnsiTheme="majorHAnsi"/>
        </w:rPr>
      </w:pPr>
      <w:r w:rsidRPr="0010358A">
        <w:rPr>
          <w:rFonts w:asciiTheme="majorHAnsi" w:hAnsiTheme="majorHAnsi"/>
        </w:rPr>
        <w:t>Evi Kofler, Elfi Mitterhofer, Janine Wagner</w:t>
      </w:r>
    </w:p>
    <w:p w:rsidR="00A02DEC" w:rsidRPr="0010358A" w:rsidRDefault="00A02DEC">
      <w:pPr>
        <w:rPr>
          <w:rFonts w:asciiTheme="majorHAnsi" w:hAnsiTheme="majorHAnsi"/>
        </w:rPr>
      </w:pPr>
    </w:p>
    <w:sectPr w:rsidR="00A02DEC" w:rsidRPr="0010358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2804499"/>
    <w:multiLevelType w:val="multilevel"/>
    <w:tmpl w:val="BE542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11E5E79"/>
    <w:multiLevelType w:val="multilevel"/>
    <w:tmpl w:val="31F85E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514A"/>
    <w:rsid w:val="0010358A"/>
    <w:rsid w:val="00A02DEC"/>
    <w:rsid w:val="00A4514A"/>
    <w:rsid w:val="00C5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606CB5-3658-4FB9-AC99-9EC73D49B7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A4514A"/>
    <w:pPr>
      <w:spacing w:before="100" w:beforeAutospacing="1" w:after="11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102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50F98224</Template>
  <TotalTime>0</TotalTime>
  <Pages>2</Pages>
  <Words>218</Words>
  <Characters>1133</Characters>
  <Application>Microsoft Office Word</Application>
  <DocSecurity>0</DocSecurity>
  <Lines>9</Lines>
  <Paragraphs>2</Paragraphs>
  <ScaleCrop>false</ScaleCrop>
  <Company/>
  <LinksUpToDate>false</LinksUpToDate>
  <CharactersWithSpaces>1349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Ratering, Matthias</dc:creator>
  <cp:keywords/>
  <dc:description/>
  <cp:lastModifiedBy>Ratering, Matthias</cp:lastModifiedBy>
  <cp:revision>2</cp:revision>
  <dcterms:created xsi:type="dcterms:W3CDTF">2018-11-19T10:06:00Z</dcterms:created>
  <dcterms:modified xsi:type="dcterms:W3CDTF">2018-11-19T10:09:00Z</dcterms:modified>
</cp:coreProperties>
</file>